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24CD0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02.10.2015г.          </w:t>
      </w:r>
      <w:r w:rsidRPr="00F7661A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№15</w:t>
      </w:r>
    </w:p>
    <w:p w:rsidR="00424CD0" w:rsidRPr="00F7661A" w:rsidRDefault="00424CD0" w:rsidP="00C703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424CD0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закреплении избирательных округов за депутатами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424CD0" w:rsidRDefault="00424CD0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24CD0" w:rsidRDefault="00424CD0" w:rsidP="009A4919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Закрепить избирательные округа за депутатами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прилагаемому списку (приложение 5).</w:t>
      </w:r>
    </w:p>
    <w:p w:rsidR="00424CD0" w:rsidRPr="009A4919" w:rsidRDefault="00424CD0" w:rsidP="009A4919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424CD0" w:rsidRDefault="00424CD0" w:rsidP="009A4919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424CD0" w:rsidRDefault="00424CD0" w:rsidP="009A4919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CD0" w:rsidRPr="00F7661A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7661A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Цыганкова Г.Д.                       </w:t>
      </w:r>
      <w:r w:rsidRPr="00F7661A">
        <w:rPr>
          <w:rFonts w:ascii="Times New Roman" w:hAnsi="Times New Roman"/>
          <w:sz w:val="28"/>
          <w:szCs w:val="28"/>
        </w:rPr>
        <w:t xml:space="preserve"> </w:t>
      </w:r>
    </w:p>
    <w:p w:rsidR="00424CD0" w:rsidRPr="00F7661A" w:rsidRDefault="00424CD0" w:rsidP="002F529F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424CD0" w:rsidRPr="00F7661A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424CD0" w:rsidRPr="00F7661A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424CD0" w:rsidRPr="00F7661A" w:rsidRDefault="00424CD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CD0" w:rsidRDefault="00424CD0" w:rsidP="00D30BF4"/>
    <w:p w:rsidR="00424CD0" w:rsidRDefault="00424CD0"/>
    <w:sectPr w:rsidR="00424CD0" w:rsidSect="001C0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6676"/>
    <w:rsid w:val="000355A4"/>
    <w:rsid w:val="00050E56"/>
    <w:rsid w:val="000616C3"/>
    <w:rsid w:val="000917C4"/>
    <w:rsid w:val="000A046A"/>
    <w:rsid w:val="00106C6B"/>
    <w:rsid w:val="00151919"/>
    <w:rsid w:val="001533F4"/>
    <w:rsid w:val="001C0FA9"/>
    <w:rsid w:val="001D3315"/>
    <w:rsid w:val="00201F7C"/>
    <w:rsid w:val="00207F86"/>
    <w:rsid w:val="00210036"/>
    <w:rsid w:val="00212FCE"/>
    <w:rsid w:val="00233D71"/>
    <w:rsid w:val="00290D63"/>
    <w:rsid w:val="002F529F"/>
    <w:rsid w:val="0033097B"/>
    <w:rsid w:val="003C3DA9"/>
    <w:rsid w:val="00412B0F"/>
    <w:rsid w:val="00412CC8"/>
    <w:rsid w:val="00424CD0"/>
    <w:rsid w:val="00497737"/>
    <w:rsid w:val="004A1698"/>
    <w:rsid w:val="004A4028"/>
    <w:rsid w:val="004C5A83"/>
    <w:rsid w:val="004C61C0"/>
    <w:rsid w:val="00506B0C"/>
    <w:rsid w:val="00562AC2"/>
    <w:rsid w:val="00570E1F"/>
    <w:rsid w:val="0058277B"/>
    <w:rsid w:val="00601ACF"/>
    <w:rsid w:val="006059EE"/>
    <w:rsid w:val="0065131C"/>
    <w:rsid w:val="00663BD8"/>
    <w:rsid w:val="0067485C"/>
    <w:rsid w:val="00696E7B"/>
    <w:rsid w:val="00697082"/>
    <w:rsid w:val="006C2EE7"/>
    <w:rsid w:val="006F43A8"/>
    <w:rsid w:val="006F627B"/>
    <w:rsid w:val="00705A5A"/>
    <w:rsid w:val="00707D7B"/>
    <w:rsid w:val="007122F4"/>
    <w:rsid w:val="0075440A"/>
    <w:rsid w:val="00764802"/>
    <w:rsid w:val="007748F2"/>
    <w:rsid w:val="007773B0"/>
    <w:rsid w:val="007939A6"/>
    <w:rsid w:val="00795A9E"/>
    <w:rsid w:val="007B0AFC"/>
    <w:rsid w:val="007C1552"/>
    <w:rsid w:val="007C1861"/>
    <w:rsid w:val="007E330C"/>
    <w:rsid w:val="00831860"/>
    <w:rsid w:val="00834A6C"/>
    <w:rsid w:val="00853395"/>
    <w:rsid w:val="00885240"/>
    <w:rsid w:val="008B304E"/>
    <w:rsid w:val="008E345A"/>
    <w:rsid w:val="009A4919"/>
    <w:rsid w:val="009D32C7"/>
    <w:rsid w:val="009E056B"/>
    <w:rsid w:val="009E50E1"/>
    <w:rsid w:val="00A267FB"/>
    <w:rsid w:val="00A532BB"/>
    <w:rsid w:val="00A6048A"/>
    <w:rsid w:val="00A65C81"/>
    <w:rsid w:val="00B020F9"/>
    <w:rsid w:val="00B30B9B"/>
    <w:rsid w:val="00B40DA5"/>
    <w:rsid w:val="00B948BE"/>
    <w:rsid w:val="00BE47F3"/>
    <w:rsid w:val="00C32263"/>
    <w:rsid w:val="00C673A0"/>
    <w:rsid w:val="00C7038C"/>
    <w:rsid w:val="00C815AF"/>
    <w:rsid w:val="00CE753A"/>
    <w:rsid w:val="00CF6918"/>
    <w:rsid w:val="00D23C2C"/>
    <w:rsid w:val="00D30BF4"/>
    <w:rsid w:val="00D35493"/>
    <w:rsid w:val="00D82B3D"/>
    <w:rsid w:val="00DB066C"/>
    <w:rsid w:val="00DC77DF"/>
    <w:rsid w:val="00E4219B"/>
    <w:rsid w:val="00E44938"/>
    <w:rsid w:val="00E57E0A"/>
    <w:rsid w:val="00E8453F"/>
    <w:rsid w:val="00E8710A"/>
    <w:rsid w:val="00EE491F"/>
    <w:rsid w:val="00EF1D84"/>
    <w:rsid w:val="00F332A2"/>
    <w:rsid w:val="00F41F4A"/>
    <w:rsid w:val="00F745EE"/>
    <w:rsid w:val="00F75714"/>
    <w:rsid w:val="00F7661A"/>
    <w:rsid w:val="00FC0651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142</Words>
  <Characters>811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2</cp:revision>
  <cp:lastPrinted>2015-06-23T04:05:00Z</cp:lastPrinted>
  <dcterms:created xsi:type="dcterms:W3CDTF">2005-10-29T20:56:00Z</dcterms:created>
  <dcterms:modified xsi:type="dcterms:W3CDTF">2005-10-29T20:56:00Z</dcterms:modified>
</cp:coreProperties>
</file>